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DFD81" w14:textId="2CF63CBD" w:rsidR="00B2489A" w:rsidRPr="00E77870" w:rsidRDefault="00B2489A" w:rsidP="00B2489A">
      <w:pPr>
        <w:pStyle w:val="NoSpacing"/>
      </w:pPr>
      <w:r w:rsidRPr="00C40DC0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MARYKYN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="009D2ADF">
        <w:t>d.1479)</w:t>
      </w:r>
    </w:p>
    <w:p w14:paraId="1A134004" w14:textId="77777777" w:rsidR="00B2489A" w:rsidRDefault="00B2489A" w:rsidP="00B2489A">
      <w:pPr>
        <w:pStyle w:val="NoSpacing"/>
      </w:pPr>
      <w:r>
        <w:t xml:space="preserve">of York. </w:t>
      </w:r>
      <w:r w:rsidRPr="00C40DC0">
        <w:rPr>
          <w:noProof/>
        </w:rPr>
        <w:t>Weaver</w:t>
      </w:r>
      <w:r>
        <w:t>.</w:t>
      </w:r>
    </w:p>
    <w:p w14:paraId="6F8BA08F" w14:textId="77777777" w:rsidR="00B2489A" w:rsidRDefault="00B2489A" w:rsidP="00B2489A">
      <w:pPr>
        <w:pStyle w:val="NoSpacing"/>
      </w:pPr>
    </w:p>
    <w:p w14:paraId="5A9B7640" w14:textId="77777777" w:rsidR="00B2489A" w:rsidRDefault="00B2489A" w:rsidP="00B2489A">
      <w:pPr>
        <w:pStyle w:val="NoSpacing"/>
      </w:pPr>
    </w:p>
    <w:p w14:paraId="19144919" w14:textId="2AB8AC19" w:rsidR="00B2489A" w:rsidRDefault="00B2489A" w:rsidP="00B2489A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14:paraId="11CAC1E9" w14:textId="77777777" w:rsidR="009D2ADF" w:rsidRPr="009D2ADF" w:rsidRDefault="009D2ADF" w:rsidP="009D2ADF">
      <w:pPr>
        <w:spacing w:after="0" w:line="240" w:lineRule="auto"/>
        <w:rPr>
          <w:rFonts w:eastAsia="Calibri"/>
          <w:lang w:val="en-US" w:eastAsia="en-US"/>
        </w:rPr>
      </w:pPr>
      <w:r w:rsidRPr="009D2ADF">
        <w:rPr>
          <w:rFonts w:eastAsia="Calibri"/>
          <w:lang w:val="en-US" w:eastAsia="en-US"/>
        </w:rPr>
        <w:t xml:space="preserve">  3 Oct.1479</w:t>
      </w:r>
      <w:r w:rsidRPr="009D2ADF">
        <w:rPr>
          <w:rFonts w:eastAsia="Calibri"/>
          <w:lang w:val="en-US" w:eastAsia="en-US"/>
        </w:rPr>
        <w:tab/>
        <w:t>He made his Will.   (W.Y.R. p.112)</w:t>
      </w:r>
    </w:p>
    <w:p w14:paraId="2A7DC490" w14:textId="77777777" w:rsidR="009D2ADF" w:rsidRPr="009D2ADF" w:rsidRDefault="009D2ADF" w:rsidP="009D2ADF">
      <w:pPr>
        <w:spacing w:after="0" w:line="240" w:lineRule="auto"/>
        <w:rPr>
          <w:rFonts w:eastAsia="Calibri"/>
          <w:lang w:val="en-US" w:eastAsia="en-US"/>
        </w:rPr>
      </w:pPr>
      <w:r w:rsidRPr="009D2ADF">
        <w:rPr>
          <w:rFonts w:eastAsia="Calibri"/>
          <w:lang w:val="en-US" w:eastAsia="en-US"/>
        </w:rPr>
        <w:t>27 Oct.</w:t>
      </w:r>
      <w:r w:rsidRPr="009D2ADF">
        <w:rPr>
          <w:rFonts w:eastAsia="Calibri"/>
          <w:lang w:val="en-US" w:eastAsia="en-US"/>
        </w:rPr>
        <w:tab/>
      </w:r>
      <w:r w:rsidRPr="009D2ADF">
        <w:rPr>
          <w:rFonts w:eastAsia="Calibri"/>
          <w:lang w:val="en-US" w:eastAsia="en-US"/>
        </w:rPr>
        <w:tab/>
        <w:t>Probate of his Will.    (ibid.)</w:t>
      </w:r>
    </w:p>
    <w:p w14:paraId="09AEF348" w14:textId="77777777" w:rsidR="009D2ADF" w:rsidRDefault="009D2ADF" w:rsidP="00B2489A">
      <w:pPr>
        <w:pStyle w:val="NoSpacing"/>
      </w:pPr>
    </w:p>
    <w:p w14:paraId="3A450160" w14:textId="77777777" w:rsidR="00B2489A" w:rsidRDefault="00B2489A" w:rsidP="00B2489A">
      <w:pPr>
        <w:pStyle w:val="NoSpacing"/>
      </w:pPr>
    </w:p>
    <w:p w14:paraId="045289AF" w14:textId="77777777" w:rsidR="00B2489A" w:rsidRDefault="00B2489A" w:rsidP="00B2489A">
      <w:pPr>
        <w:pStyle w:val="NoSpacing"/>
      </w:pPr>
    </w:p>
    <w:p w14:paraId="6D78AED3" w14:textId="7D84EEC1" w:rsidR="00E47068" w:rsidRDefault="00B2489A" w:rsidP="00B2489A">
      <w:pPr>
        <w:pStyle w:val="NoSpacing"/>
      </w:pPr>
      <w:r>
        <w:t>23 April 2014</w:t>
      </w:r>
    </w:p>
    <w:p w14:paraId="6FC868FB" w14:textId="68EE4FC0" w:rsidR="009D2ADF" w:rsidRPr="00C009D8" w:rsidRDefault="009D2ADF" w:rsidP="00B2489A">
      <w:pPr>
        <w:pStyle w:val="NoSpacing"/>
      </w:pPr>
      <w:r>
        <w:t>16 August 2020</w:t>
      </w:r>
    </w:p>
    <w:sectPr w:rsidR="009D2ADF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52A03" w14:textId="77777777" w:rsidR="00B2489A" w:rsidRDefault="00B2489A" w:rsidP="00920DE3">
      <w:pPr>
        <w:spacing w:after="0" w:line="240" w:lineRule="auto"/>
      </w:pPr>
      <w:r>
        <w:separator/>
      </w:r>
    </w:p>
  </w:endnote>
  <w:endnote w:type="continuationSeparator" w:id="0">
    <w:p w14:paraId="62A5A317" w14:textId="77777777" w:rsidR="00B2489A" w:rsidRDefault="00B24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0368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024C8" w14:textId="77777777" w:rsidR="00C009D8" w:rsidRPr="00C009D8" w:rsidRDefault="00C009D8">
    <w:pPr>
      <w:pStyle w:val="Footer"/>
    </w:pPr>
    <w:r>
      <w:t>Copyright I.S.Rogers 9 August 2013</w:t>
    </w:r>
  </w:p>
  <w:p w14:paraId="39CFF1B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DA69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7D3F5" w14:textId="77777777" w:rsidR="00B2489A" w:rsidRDefault="00B2489A" w:rsidP="00920DE3">
      <w:pPr>
        <w:spacing w:after="0" w:line="240" w:lineRule="auto"/>
      </w:pPr>
      <w:r>
        <w:separator/>
      </w:r>
    </w:p>
  </w:footnote>
  <w:footnote w:type="continuationSeparator" w:id="0">
    <w:p w14:paraId="138B4502" w14:textId="77777777" w:rsidR="00B2489A" w:rsidRDefault="00B24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4E2C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5BD2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F553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89A"/>
    <w:rsid w:val="00120749"/>
    <w:rsid w:val="00624CAE"/>
    <w:rsid w:val="00920DE3"/>
    <w:rsid w:val="009D2ADF"/>
    <w:rsid w:val="00B248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1CAE0"/>
  <w15:docId w15:val="{BDD1D38E-995D-4865-921D-4518B054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2014-05-19T21:07:00Z</dcterms:created>
  <dcterms:modified xsi:type="dcterms:W3CDTF">2020-08-16T08:18:00Z</dcterms:modified>
</cp:coreProperties>
</file>